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4E" w:rsidRDefault="00510C4E" w:rsidP="00510C4E">
      <w:pPr>
        <w:pStyle w:val="NoSpacing"/>
      </w:pPr>
      <w:r>
        <w:rPr>
          <w:u w:val="single"/>
        </w:rPr>
        <w:t>William WARKMAN</w:t>
      </w:r>
      <w:r>
        <w:t xml:space="preserve">        (fl.1439-40)</w:t>
      </w:r>
    </w:p>
    <w:p w:rsidR="00510C4E" w:rsidRDefault="00510C4E" w:rsidP="00510C4E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510C4E" w:rsidRDefault="00510C4E" w:rsidP="00510C4E">
      <w:pPr>
        <w:pStyle w:val="NoSpacing"/>
      </w:pPr>
    </w:p>
    <w:p w:rsidR="00510C4E" w:rsidRDefault="00510C4E" w:rsidP="00510C4E">
      <w:pPr>
        <w:pStyle w:val="NoSpacing"/>
      </w:pPr>
    </w:p>
    <w:p w:rsidR="00510C4E" w:rsidRDefault="00510C4E" w:rsidP="00510C4E">
      <w:pPr>
        <w:pStyle w:val="NoSpacing"/>
      </w:pPr>
      <w:proofErr w:type="gramStart"/>
      <w:r>
        <w:t xml:space="preserve">Born in </w:t>
      </w:r>
      <w:proofErr w:type="spellStart"/>
      <w:r>
        <w:t>Bures</w:t>
      </w:r>
      <w:proofErr w:type="spellEnd"/>
      <w:r>
        <w:t xml:space="preserve"> </w:t>
      </w:r>
      <w:proofErr w:type="spellStart"/>
      <w:r>
        <w:t>St.Mary</w:t>
      </w:r>
      <w:proofErr w:type="spellEnd"/>
      <w:r>
        <w:t>.</w:t>
      </w:r>
      <w:proofErr w:type="gramEnd"/>
      <w:r>
        <w:t xml:space="preserve">   (“The Red Parchment Book of Colchester” p.112)</w:t>
      </w:r>
    </w:p>
    <w:p w:rsidR="00510C4E" w:rsidRDefault="00510C4E" w:rsidP="00510C4E">
      <w:pPr>
        <w:pStyle w:val="NoSpacing"/>
      </w:pPr>
    </w:p>
    <w:p w:rsidR="00510C4E" w:rsidRDefault="00510C4E" w:rsidP="00510C4E">
      <w:pPr>
        <w:pStyle w:val="NoSpacing"/>
      </w:pPr>
    </w:p>
    <w:p w:rsidR="00510C4E" w:rsidRDefault="00510C4E" w:rsidP="00510C4E">
      <w:pPr>
        <w:pStyle w:val="NoSpacing"/>
      </w:pPr>
      <w:r>
        <w:t xml:space="preserve">       1439-40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510C4E" w:rsidRDefault="00510C4E" w:rsidP="00510C4E">
      <w:pPr>
        <w:pStyle w:val="NoSpacing"/>
      </w:pPr>
    </w:p>
    <w:p w:rsidR="00510C4E" w:rsidRDefault="00510C4E" w:rsidP="00510C4E">
      <w:pPr>
        <w:pStyle w:val="NoSpacing"/>
      </w:pPr>
    </w:p>
    <w:p w:rsidR="00510C4E" w:rsidRDefault="00510C4E" w:rsidP="00510C4E">
      <w:pPr>
        <w:pStyle w:val="NoSpacing"/>
      </w:pPr>
      <w:r>
        <w:t>11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C4E" w:rsidRDefault="00510C4E" w:rsidP="00920DE3">
      <w:pPr>
        <w:spacing w:after="0" w:line="240" w:lineRule="auto"/>
      </w:pPr>
      <w:r>
        <w:separator/>
      </w:r>
    </w:p>
  </w:endnote>
  <w:endnote w:type="continuationSeparator" w:id="0">
    <w:p w:rsidR="00510C4E" w:rsidRDefault="00510C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C4E" w:rsidRDefault="00510C4E" w:rsidP="00920DE3">
      <w:pPr>
        <w:spacing w:after="0" w:line="240" w:lineRule="auto"/>
      </w:pPr>
      <w:r>
        <w:separator/>
      </w:r>
    </w:p>
  </w:footnote>
  <w:footnote w:type="continuationSeparator" w:id="0">
    <w:p w:rsidR="00510C4E" w:rsidRDefault="00510C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C4E"/>
    <w:rsid w:val="00120749"/>
    <w:rsid w:val="00510C4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2015-05-27T21:06:00Z</dcterms:created>
  <dcterms:modified xsi:type="dcterms:W3CDTF">2015-05-27T21:12:00Z</dcterms:modified>
</cp:coreProperties>
</file>